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2025-07-30#135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01.08.2025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Campus Sandheide: Fliesen und Betonwerksteinarbeiten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Fliesen- und Betonwerksteinarbeiten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